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FBD" w:rsidRPr="00F7661A" w:rsidRDefault="00564FBD" w:rsidP="0074469D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СОВЕТ ДЕПУТАТОВ</w:t>
      </w:r>
    </w:p>
    <w:p w:rsidR="00564FBD" w:rsidRPr="00F7661A" w:rsidRDefault="00564FBD" w:rsidP="0074469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ПЕТРОВСКОГО СЕЛЬСОВЕТА</w:t>
      </w:r>
    </w:p>
    <w:p w:rsidR="00564FBD" w:rsidRPr="00F7661A" w:rsidRDefault="00564FBD" w:rsidP="0074469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</w:p>
    <w:p w:rsidR="00564FBD" w:rsidRPr="00F7661A" w:rsidRDefault="00564FBD" w:rsidP="0074469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пятого</w:t>
      </w:r>
      <w:r w:rsidRPr="00F7661A">
        <w:rPr>
          <w:rFonts w:ascii="Times New Roman" w:hAnsi="Times New Roman"/>
          <w:sz w:val="28"/>
          <w:szCs w:val="28"/>
        </w:rPr>
        <w:t xml:space="preserve">  созыв</w:t>
      </w:r>
      <w:r>
        <w:rPr>
          <w:rFonts w:ascii="Times New Roman" w:hAnsi="Times New Roman"/>
          <w:sz w:val="28"/>
          <w:szCs w:val="28"/>
        </w:rPr>
        <w:t>а</w:t>
      </w:r>
      <w:r w:rsidRPr="00F7661A">
        <w:rPr>
          <w:rFonts w:ascii="Times New Roman" w:hAnsi="Times New Roman"/>
          <w:sz w:val="28"/>
          <w:szCs w:val="28"/>
        </w:rPr>
        <w:t>)</w:t>
      </w:r>
    </w:p>
    <w:p w:rsidR="00564FBD" w:rsidRPr="00F7661A" w:rsidRDefault="00564FBD" w:rsidP="0074469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64FBD" w:rsidRPr="00F7661A" w:rsidRDefault="00564FBD" w:rsidP="0074469D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564FBD" w:rsidRDefault="00564FBD" w:rsidP="0074469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(первой сессии</w:t>
      </w:r>
      <w:r w:rsidRPr="00F7661A">
        <w:rPr>
          <w:rFonts w:ascii="Times New Roman" w:hAnsi="Times New Roman"/>
          <w:sz w:val="28"/>
          <w:szCs w:val="28"/>
        </w:rPr>
        <w:t>)</w:t>
      </w:r>
    </w:p>
    <w:p w:rsidR="00564FBD" w:rsidRPr="00F7661A" w:rsidRDefault="00564FBD" w:rsidP="0074469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64FBD" w:rsidRPr="00F7661A" w:rsidRDefault="00564FBD" w:rsidP="0074469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02.10</w:t>
      </w:r>
      <w:r w:rsidRPr="00F7661A">
        <w:rPr>
          <w:rFonts w:ascii="Times New Roman" w:hAnsi="Times New Roman"/>
          <w:sz w:val="28"/>
          <w:szCs w:val="28"/>
        </w:rPr>
        <w:t>.2015</w:t>
      </w:r>
      <w:r>
        <w:rPr>
          <w:rFonts w:ascii="Times New Roman" w:hAnsi="Times New Roman"/>
          <w:sz w:val="28"/>
          <w:szCs w:val="28"/>
        </w:rPr>
        <w:t xml:space="preserve">г.                          </w:t>
      </w:r>
      <w:r w:rsidRPr="00F7661A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№1</w:t>
      </w:r>
    </w:p>
    <w:p w:rsidR="00564FBD" w:rsidRPr="00F7661A" w:rsidRDefault="00564FBD" w:rsidP="0074469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64FBD" w:rsidRDefault="00564FBD" w:rsidP="0074469D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«Об избрании комиссии по контролю за Регламентом ведения первой сессии Совета депутатов Петровского сельсовета Ордынского района Новосибирской области»</w:t>
      </w:r>
    </w:p>
    <w:p w:rsidR="00564FBD" w:rsidRDefault="00564FBD" w:rsidP="0074469D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564FBD" w:rsidRDefault="00564FBD" w:rsidP="0074469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п.2.2 ст.2 Регламента Петровского сельсовета Ордынского района Новосибирской области. Совет депутатов Петровского сельсовета</w:t>
      </w:r>
      <w:r w:rsidRPr="00B528A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</w:p>
    <w:p w:rsidR="00564FBD" w:rsidRDefault="00564FBD" w:rsidP="0074469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564FBD" w:rsidRDefault="00564FBD" w:rsidP="0074469D">
      <w:pPr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564FBD" w:rsidRDefault="00564FBD" w:rsidP="0074469D">
      <w:pPr>
        <w:pStyle w:val="BodyText3"/>
        <w:numPr>
          <w:ilvl w:val="0"/>
          <w:numId w:val="2"/>
        </w:numPr>
        <w:tabs>
          <w:tab w:val="clear" w:pos="735"/>
          <w:tab w:val="num" w:pos="0"/>
          <w:tab w:val="left" w:pos="1080"/>
        </w:tabs>
        <w:spacing w:after="0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Избрать комиссию по контролю за Регламентом ведения первой сессии Совета депутатов Петровского сельсовета Ордынского района Новосибирской области в составе 3-х человек: </w:t>
      </w:r>
    </w:p>
    <w:p w:rsidR="00564FBD" w:rsidRDefault="00564FBD" w:rsidP="00EA2D1E">
      <w:pPr>
        <w:pStyle w:val="BodyText3"/>
        <w:tabs>
          <w:tab w:val="left" w:pos="1080"/>
        </w:tabs>
        <w:spacing w:after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Pr="003A77FC">
        <w:rPr>
          <w:sz w:val="28"/>
          <w:szCs w:val="28"/>
        </w:rPr>
        <w:t xml:space="preserve">Устиновой В.И., Шайдуровой С.И., </w:t>
      </w:r>
      <w:r>
        <w:rPr>
          <w:sz w:val="28"/>
          <w:szCs w:val="28"/>
        </w:rPr>
        <w:t>Меркуловой И.Б.</w:t>
      </w:r>
    </w:p>
    <w:p w:rsidR="00564FBD" w:rsidRDefault="00564FBD" w:rsidP="0074469D">
      <w:pPr>
        <w:pStyle w:val="BodyText3"/>
        <w:numPr>
          <w:ilvl w:val="0"/>
          <w:numId w:val="2"/>
        </w:numPr>
        <w:tabs>
          <w:tab w:val="clear" w:pos="735"/>
          <w:tab w:val="num" w:pos="0"/>
          <w:tab w:val="left" w:pos="1080"/>
        </w:tabs>
        <w:spacing w:after="0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вступает в законную силу с момента его принятия</w:t>
      </w:r>
    </w:p>
    <w:p w:rsidR="00564FBD" w:rsidRDefault="00564FBD" w:rsidP="0074469D">
      <w:pPr>
        <w:pStyle w:val="BodyText3"/>
        <w:spacing w:after="0"/>
        <w:jc w:val="both"/>
        <w:rPr>
          <w:sz w:val="28"/>
          <w:szCs w:val="28"/>
        </w:rPr>
      </w:pPr>
    </w:p>
    <w:p w:rsidR="00564FBD" w:rsidRDefault="00564FBD" w:rsidP="007446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64FBD" w:rsidRDefault="00564FBD" w:rsidP="007446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64FBD" w:rsidRPr="00F7661A" w:rsidRDefault="00564FBD" w:rsidP="007446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64FBD" w:rsidRDefault="00564FBD" w:rsidP="007446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Председатель</w:t>
      </w:r>
      <w:r>
        <w:rPr>
          <w:rFonts w:ascii="Times New Roman" w:hAnsi="Times New Roman"/>
          <w:sz w:val="28"/>
          <w:szCs w:val="28"/>
        </w:rPr>
        <w:t xml:space="preserve"> заседания</w:t>
      </w:r>
      <w:r w:rsidRPr="00F7661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сессии                                                   </w:t>
      </w:r>
    </w:p>
    <w:p w:rsidR="00564FBD" w:rsidRPr="00F7661A" w:rsidRDefault="00564FBD" w:rsidP="007446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Совета депутат</w:t>
      </w:r>
      <w:r>
        <w:rPr>
          <w:rFonts w:ascii="Times New Roman" w:hAnsi="Times New Roman"/>
          <w:sz w:val="28"/>
          <w:szCs w:val="28"/>
        </w:rPr>
        <w:t xml:space="preserve">ов                                                                           </w:t>
      </w:r>
      <w:r w:rsidRPr="004F2DFE">
        <w:rPr>
          <w:rFonts w:ascii="Times New Roman" w:hAnsi="Times New Roman"/>
          <w:sz w:val="28"/>
          <w:szCs w:val="28"/>
        </w:rPr>
        <w:t>Уточкина Г.В</w:t>
      </w:r>
      <w:r>
        <w:rPr>
          <w:rFonts w:ascii="Times New Roman" w:hAnsi="Times New Roman"/>
          <w:sz w:val="28"/>
          <w:szCs w:val="28"/>
        </w:rPr>
        <w:t>.</w:t>
      </w:r>
      <w:r w:rsidRPr="00F7661A">
        <w:rPr>
          <w:rFonts w:ascii="Times New Roman" w:hAnsi="Times New Roman"/>
          <w:sz w:val="28"/>
          <w:szCs w:val="28"/>
        </w:rPr>
        <w:t xml:space="preserve"> </w:t>
      </w:r>
    </w:p>
    <w:p w:rsidR="00564FBD" w:rsidRPr="00F7661A" w:rsidRDefault="00564FBD" w:rsidP="0074469D">
      <w:pPr>
        <w:tabs>
          <w:tab w:val="left" w:pos="555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 xml:space="preserve">Петровского сельсовета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</w:p>
    <w:p w:rsidR="00564FBD" w:rsidRPr="00F7661A" w:rsidRDefault="00564FBD" w:rsidP="007446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Ордынского района</w:t>
      </w:r>
      <w:r w:rsidRPr="00F7661A">
        <w:rPr>
          <w:rFonts w:ascii="Times New Roman" w:hAnsi="Times New Roman"/>
          <w:sz w:val="28"/>
          <w:szCs w:val="28"/>
        </w:rPr>
        <w:tab/>
        <w:t xml:space="preserve">                                      </w:t>
      </w:r>
    </w:p>
    <w:p w:rsidR="00564FBD" w:rsidRPr="00F7661A" w:rsidRDefault="00564FBD" w:rsidP="007446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Новосибирской области</w:t>
      </w:r>
    </w:p>
    <w:p w:rsidR="00564FBD" w:rsidRPr="00F7661A" w:rsidRDefault="00564FBD" w:rsidP="007446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64FBD" w:rsidRDefault="00564FBD" w:rsidP="0074469D"/>
    <w:p w:rsidR="00564FBD" w:rsidRPr="00F7661A" w:rsidRDefault="00564FBD" w:rsidP="00D23C2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64FBD" w:rsidRDefault="00564FBD" w:rsidP="00D30BF4"/>
    <w:p w:rsidR="00564FBD" w:rsidRDefault="00564FBD"/>
    <w:sectPr w:rsidR="00564FBD" w:rsidSect="00E75814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757A7D"/>
    <w:multiLevelType w:val="hybridMultilevel"/>
    <w:tmpl w:val="BAA608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2F0669D"/>
    <w:multiLevelType w:val="hybridMultilevel"/>
    <w:tmpl w:val="D2ACCAF8"/>
    <w:lvl w:ilvl="0" w:tplc="43569DC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0BF4"/>
    <w:rsid w:val="000355A4"/>
    <w:rsid w:val="000355F7"/>
    <w:rsid w:val="00045739"/>
    <w:rsid w:val="00050E56"/>
    <w:rsid w:val="0015097E"/>
    <w:rsid w:val="00151919"/>
    <w:rsid w:val="001D3315"/>
    <w:rsid w:val="001E23F4"/>
    <w:rsid w:val="00201F7C"/>
    <w:rsid w:val="00240B32"/>
    <w:rsid w:val="002E11AE"/>
    <w:rsid w:val="002F529F"/>
    <w:rsid w:val="00315F16"/>
    <w:rsid w:val="00373DAC"/>
    <w:rsid w:val="00391059"/>
    <w:rsid w:val="003A0620"/>
    <w:rsid w:val="003A77FC"/>
    <w:rsid w:val="003F6DB7"/>
    <w:rsid w:val="00432DA3"/>
    <w:rsid w:val="0043433D"/>
    <w:rsid w:val="004A44BB"/>
    <w:rsid w:val="004D17B3"/>
    <w:rsid w:val="004F2DFE"/>
    <w:rsid w:val="00506B0C"/>
    <w:rsid w:val="0054348D"/>
    <w:rsid w:val="00562AC2"/>
    <w:rsid w:val="00564FBD"/>
    <w:rsid w:val="0065131C"/>
    <w:rsid w:val="00663BD8"/>
    <w:rsid w:val="0067485C"/>
    <w:rsid w:val="00697082"/>
    <w:rsid w:val="006A5D18"/>
    <w:rsid w:val="006C5148"/>
    <w:rsid w:val="006D4CC2"/>
    <w:rsid w:val="006F627B"/>
    <w:rsid w:val="00705A5A"/>
    <w:rsid w:val="007232F9"/>
    <w:rsid w:val="007406A1"/>
    <w:rsid w:val="0074469D"/>
    <w:rsid w:val="0075440A"/>
    <w:rsid w:val="00764802"/>
    <w:rsid w:val="007704C5"/>
    <w:rsid w:val="007748F2"/>
    <w:rsid w:val="007773B0"/>
    <w:rsid w:val="007939A6"/>
    <w:rsid w:val="007C1861"/>
    <w:rsid w:val="007E5B6C"/>
    <w:rsid w:val="007E6819"/>
    <w:rsid w:val="00804415"/>
    <w:rsid w:val="00831860"/>
    <w:rsid w:val="00834A6C"/>
    <w:rsid w:val="00847DC2"/>
    <w:rsid w:val="00851036"/>
    <w:rsid w:val="00853395"/>
    <w:rsid w:val="00885FF3"/>
    <w:rsid w:val="008B304E"/>
    <w:rsid w:val="008C4CB3"/>
    <w:rsid w:val="008D473F"/>
    <w:rsid w:val="00942D41"/>
    <w:rsid w:val="00961386"/>
    <w:rsid w:val="009D07A9"/>
    <w:rsid w:val="009D32C7"/>
    <w:rsid w:val="009E056B"/>
    <w:rsid w:val="00A267FB"/>
    <w:rsid w:val="00A532BB"/>
    <w:rsid w:val="00A6048A"/>
    <w:rsid w:val="00A7460F"/>
    <w:rsid w:val="00AF5E19"/>
    <w:rsid w:val="00B020F9"/>
    <w:rsid w:val="00B03446"/>
    <w:rsid w:val="00B24C39"/>
    <w:rsid w:val="00B30B9B"/>
    <w:rsid w:val="00B528A6"/>
    <w:rsid w:val="00B55E90"/>
    <w:rsid w:val="00B806DF"/>
    <w:rsid w:val="00BC238C"/>
    <w:rsid w:val="00BE47F3"/>
    <w:rsid w:val="00C00402"/>
    <w:rsid w:val="00C15E95"/>
    <w:rsid w:val="00C63206"/>
    <w:rsid w:val="00C815AF"/>
    <w:rsid w:val="00C85A9D"/>
    <w:rsid w:val="00C94B7D"/>
    <w:rsid w:val="00CC6839"/>
    <w:rsid w:val="00CE753A"/>
    <w:rsid w:val="00CF6918"/>
    <w:rsid w:val="00D23C2C"/>
    <w:rsid w:val="00D24EDD"/>
    <w:rsid w:val="00D30BF4"/>
    <w:rsid w:val="00D35493"/>
    <w:rsid w:val="00D844A5"/>
    <w:rsid w:val="00D948A2"/>
    <w:rsid w:val="00E44938"/>
    <w:rsid w:val="00E734D7"/>
    <w:rsid w:val="00E75814"/>
    <w:rsid w:val="00E842DB"/>
    <w:rsid w:val="00EA0C17"/>
    <w:rsid w:val="00EA2D1E"/>
    <w:rsid w:val="00F41F4A"/>
    <w:rsid w:val="00F75714"/>
    <w:rsid w:val="00F7661A"/>
    <w:rsid w:val="00FC0651"/>
    <w:rsid w:val="00FD03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48A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uiPriority w:val="99"/>
    <w:rsid w:val="00D30BF4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D30BF4"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46</TotalTime>
  <Pages>1</Pages>
  <Words>184</Words>
  <Characters>1051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user</cp:lastModifiedBy>
  <cp:revision>27</cp:revision>
  <cp:lastPrinted>2015-11-19T04:17:00Z</cp:lastPrinted>
  <dcterms:created xsi:type="dcterms:W3CDTF">2015-06-23T04:04:00Z</dcterms:created>
  <dcterms:modified xsi:type="dcterms:W3CDTF">2005-11-06T17:28:00Z</dcterms:modified>
</cp:coreProperties>
</file>